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E34D4">
        <w:rPr>
          <w:rFonts w:ascii="Arial" w:hAnsi="Arial" w:cs="Arial"/>
          <w:b/>
          <w:caps/>
          <w:sz w:val="28"/>
          <w:szCs w:val="28"/>
        </w:rPr>
        <w:t>887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4B69C5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E34D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E34D4">
              <w:rPr>
                <w:rFonts w:ascii="Arial" w:hAnsi="Arial" w:cs="Arial"/>
                <w:sz w:val="20"/>
                <w:szCs w:val="20"/>
              </w:rPr>
              <w:t>Solicita capina e limpeza de calçadas da Rua Florinda Marino, no Jardim Terras de Santa Helena.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8E34D4">
        <w:rPr>
          <w:rFonts w:ascii="Arial" w:hAnsi="Arial" w:cs="Arial"/>
        </w:rPr>
        <w:t>executar os serviços de capina e limpeza nas</w:t>
      </w:r>
      <w:r w:rsidR="008E34D4" w:rsidRPr="008E34D4">
        <w:rPr>
          <w:rFonts w:ascii="Arial" w:hAnsi="Arial" w:cs="Arial"/>
        </w:rPr>
        <w:t xml:space="preserve"> calçadas da Rua Florinda Marino, no Jardim Terras de Santa Helena.</w:t>
      </w:r>
    </w:p>
    <w:p w:rsidR="008E34D4" w:rsidRDefault="008E34D4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E34D4">
        <w:rPr>
          <w:rFonts w:ascii="Arial" w:hAnsi="Arial" w:cs="Arial"/>
        </w:rPr>
        <w:t xml:space="preserve">Conforme </w:t>
      </w:r>
      <w:r>
        <w:rPr>
          <w:rFonts w:ascii="Arial" w:hAnsi="Arial" w:cs="Arial"/>
        </w:rPr>
        <w:t xml:space="preserve">fotos anexas e </w:t>
      </w:r>
      <w:r w:rsidRPr="008E34D4">
        <w:rPr>
          <w:rFonts w:ascii="Arial" w:hAnsi="Arial" w:cs="Arial"/>
        </w:rPr>
        <w:t xml:space="preserve">relatos dos munícipes, o mato alto </w:t>
      </w:r>
      <w:r>
        <w:rPr>
          <w:rFonts w:ascii="Arial" w:hAnsi="Arial" w:cs="Arial"/>
        </w:rPr>
        <w:t xml:space="preserve">presente nas calçadas de ambos os lados da via </w:t>
      </w:r>
      <w:r w:rsidRPr="008E34D4">
        <w:rPr>
          <w:rFonts w:ascii="Arial" w:hAnsi="Arial" w:cs="Arial"/>
        </w:rPr>
        <w:t>colabora para o surgimento de insetos e animais peçonhentos, além de impossibilitar o uso das vias públicas pelos munícipes.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8E34D4" w:rsidRDefault="003A77BE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8E34D4">
        <w:rPr>
          <w:rFonts w:ascii="Arial" w:hAnsi="Arial" w:cs="Arial"/>
        </w:rPr>
        <w:t>11 de abril de 2018.</w:t>
      </w:r>
    </w:p>
    <w:p w:rsidR="008E34D4" w:rsidRDefault="008E34D4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E34D4" w:rsidRDefault="008E34D4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E34D4" w:rsidRDefault="008E34D4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E34D4" w:rsidRPr="00A34F2C" w:rsidRDefault="008E34D4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8E34D4" w:rsidRDefault="008E34D4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8E34D4" w:rsidRDefault="008E34D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E34D4" w:rsidRPr="008E34D4" w:rsidRDefault="008E34D4" w:rsidP="008E34D4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003CA4E6">
            <wp:extent cx="2948940" cy="221742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221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6FFFD50D">
            <wp:extent cx="2948940" cy="220980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34D4" w:rsidRPr="008E34D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5FA" w:rsidRDefault="002A45FA">
      <w:r>
        <w:separator/>
      </w:r>
    </w:p>
  </w:endnote>
  <w:endnote w:type="continuationSeparator" w:id="0">
    <w:p w:rsidR="002A45FA" w:rsidRDefault="002A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5FA" w:rsidRDefault="002A45FA">
      <w:r>
        <w:separator/>
      </w:r>
    </w:p>
  </w:footnote>
  <w:footnote w:type="continuationSeparator" w:id="0">
    <w:p w:rsidR="002A45FA" w:rsidRDefault="002A4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E34D4">
      <w:rPr>
        <w:rFonts w:ascii="Arial" w:hAnsi="Arial" w:cs="Arial"/>
        <w:b/>
        <w:sz w:val="20"/>
        <w:szCs w:val="20"/>
        <w:u w:val="single"/>
      </w:rPr>
      <w:t>88</w:t>
    </w:r>
    <w:r w:rsidR="002F2B87">
      <w:rPr>
        <w:rFonts w:ascii="Arial" w:hAnsi="Arial" w:cs="Arial"/>
        <w:b/>
        <w:sz w:val="20"/>
        <w:szCs w:val="20"/>
        <w:u w:val="single"/>
      </w:rPr>
      <w:t>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4D32C5">
      <w:rPr>
        <w:rFonts w:ascii="Arial" w:hAnsi="Arial" w:cs="Arial"/>
        <w:b/>
        <w:sz w:val="20"/>
        <w:szCs w:val="20"/>
        <w:u w:val="single"/>
      </w:rPr>
      <w:t>8</w:t>
    </w:r>
    <w:r w:rsidR="008E34D4">
      <w:rPr>
        <w:rFonts w:ascii="Arial" w:hAnsi="Arial" w:cs="Arial"/>
        <w:b/>
        <w:sz w:val="20"/>
        <w:szCs w:val="20"/>
        <w:u w:val="single"/>
      </w:rPr>
      <w:t xml:space="preserve"> -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F2B8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F2B8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E01CA"/>
    <w:rsid w:val="001F13C3"/>
    <w:rsid w:val="00204ED7"/>
    <w:rsid w:val="00212E2C"/>
    <w:rsid w:val="00230859"/>
    <w:rsid w:val="00253C82"/>
    <w:rsid w:val="002A45FA"/>
    <w:rsid w:val="002A7434"/>
    <w:rsid w:val="002B27CF"/>
    <w:rsid w:val="002C4B2B"/>
    <w:rsid w:val="002C5C70"/>
    <w:rsid w:val="002D24ED"/>
    <w:rsid w:val="002D3D9E"/>
    <w:rsid w:val="002F02DB"/>
    <w:rsid w:val="002F2B87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E34D4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8542C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D9D3A-1E0B-4B20-8311-11C365BFE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5</cp:revision>
  <cp:lastPrinted>2018-04-09T18:41:00Z</cp:lastPrinted>
  <dcterms:created xsi:type="dcterms:W3CDTF">2018-04-09T12:32:00Z</dcterms:created>
  <dcterms:modified xsi:type="dcterms:W3CDTF">2018-04-09T18:42:00Z</dcterms:modified>
</cp:coreProperties>
</file>